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3BBFB" w14:textId="77777777" w:rsidR="004E583D" w:rsidRPr="004E583D" w:rsidRDefault="004E583D" w:rsidP="0013516C">
      <w:pPr>
        <w:pStyle w:val="ac"/>
      </w:pPr>
    </w:p>
    <w:p w14:paraId="32B3BBFC" w14:textId="77777777" w:rsidR="004E583D" w:rsidRPr="004E583D" w:rsidRDefault="004E583D" w:rsidP="004E583D">
      <w:pPr>
        <w:rPr>
          <w:vanish/>
        </w:rPr>
      </w:pPr>
    </w:p>
    <w:p w14:paraId="32B3BBFD" w14:textId="77777777" w:rsidR="004E583D" w:rsidRPr="004E583D" w:rsidRDefault="004E583D" w:rsidP="004E583D">
      <w:pPr>
        <w:rPr>
          <w:vanish/>
        </w:rPr>
      </w:pPr>
    </w:p>
    <w:p w14:paraId="32B3BBFE" w14:textId="77777777" w:rsidR="004E583D" w:rsidRPr="004E583D" w:rsidRDefault="004E583D" w:rsidP="004E583D">
      <w:pPr>
        <w:rPr>
          <w:vanish/>
        </w:rPr>
      </w:pPr>
    </w:p>
    <w:p w14:paraId="32B3BBFF" w14:textId="77777777" w:rsidR="004E583D" w:rsidRPr="004E583D" w:rsidRDefault="004E583D" w:rsidP="004E583D">
      <w:pPr>
        <w:rPr>
          <w:vanish/>
        </w:rPr>
      </w:pPr>
    </w:p>
    <w:p w14:paraId="32B3BC00" w14:textId="77777777" w:rsidR="006C4DD8" w:rsidRDefault="006C4DD8" w:rsidP="00825294">
      <w:pPr>
        <w:rPr>
          <w:lang w:val="en-US"/>
        </w:rPr>
      </w:pPr>
    </w:p>
    <w:p w14:paraId="32B3BC01" w14:textId="77777777" w:rsidR="00825294" w:rsidRDefault="00825294" w:rsidP="00825294">
      <w:pPr>
        <w:rPr>
          <w:lang w:val="en-US"/>
        </w:rPr>
      </w:pPr>
    </w:p>
    <w:p w14:paraId="32B3BC02" w14:textId="77777777" w:rsidR="00825294" w:rsidRDefault="00825294" w:rsidP="00825294">
      <w:pPr>
        <w:rPr>
          <w:lang w:val="en-US"/>
        </w:rPr>
      </w:pPr>
    </w:p>
    <w:p w14:paraId="32B3BC03" w14:textId="77777777" w:rsidR="00825294" w:rsidRDefault="00825294" w:rsidP="00825294">
      <w:pPr>
        <w:rPr>
          <w:lang w:val="en-US"/>
        </w:rPr>
      </w:pPr>
    </w:p>
    <w:p w14:paraId="32B3BC04" w14:textId="77777777" w:rsidR="00825294" w:rsidRDefault="00825294" w:rsidP="00825294">
      <w:pPr>
        <w:rPr>
          <w:lang w:val="en-US"/>
        </w:rPr>
      </w:pPr>
    </w:p>
    <w:p w14:paraId="32B3BC05" w14:textId="77777777" w:rsidR="00825294" w:rsidRDefault="00825294" w:rsidP="00825294">
      <w:pPr>
        <w:rPr>
          <w:lang w:val="en-US"/>
        </w:rPr>
      </w:pPr>
    </w:p>
    <w:p w14:paraId="32B3BC06" w14:textId="431AEC58" w:rsidR="00825294" w:rsidRPr="0013516C" w:rsidRDefault="0013516C" w:rsidP="0013516C">
      <w:pPr>
        <w:tabs>
          <w:tab w:val="left" w:pos="2325"/>
          <w:tab w:val="left" w:pos="8385"/>
        </w:tabs>
      </w:pPr>
      <w:r>
        <w:rPr>
          <w:lang w:val="en-US"/>
        </w:rPr>
        <w:tab/>
      </w:r>
      <w:r>
        <w:t>02.03.2020</w:t>
      </w:r>
      <w:r>
        <w:tab/>
        <w:t>532</w:t>
      </w:r>
    </w:p>
    <w:p w14:paraId="32B3BC07" w14:textId="77777777" w:rsidR="00825294" w:rsidRDefault="00825294" w:rsidP="00825294">
      <w:pPr>
        <w:rPr>
          <w:lang w:val="en-US"/>
        </w:rPr>
      </w:pPr>
    </w:p>
    <w:p w14:paraId="32B3BC08" w14:textId="77777777" w:rsidR="00825294" w:rsidRDefault="00825294" w:rsidP="00825294">
      <w:pPr>
        <w:rPr>
          <w:lang w:val="en-US"/>
        </w:rPr>
      </w:pPr>
    </w:p>
    <w:p w14:paraId="32B3BC09" w14:textId="77777777" w:rsidR="00825294" w:rsidRDefault="00825294" w:rsidP="00825294">
      <w:pPr>
        <w:rPr>
          <w:lang w:val="en-US"/>
        </w:rPr>
      </w:pPr>
    </w:p>
    <w:p w14:paraId="32B3BC0A" w14:textId="77777777" w:rsidR="00825294" w:rsidRDefault="00825294" w:rsidP="00825294">
      <w:pPr>
        <w:rPr>
          <w:lang w:val="en-US"/>
        </w:rPr>
      </w:pPr>
    </w:p>
    <w:p w14:paraId="32B3BC0B" w14:textId="77777777" w:rsidR="008F143C" w:rsidRPr="008F143C" w:rsidRDefault="00053BDC" w:rsidP="008F143C">
      <w:pPr>
        <w:shd w:val="clear" w:color="auto" w:fill="FFFFFF"/>
        <w:spacing w:before="403"/>
        <w:contextualSpacing/>
        <w:jc w:val="both"/>
        <w:rPr>
          <w:b/>
          <w:spacing w:val="-3"/>
        </w:rPr>
      </w:pPr>
      <w:r w:rsidRPr="008F143C">
        <w:rPr>
          <w:b/>
        </w:rPr>
        <w:t>О</w:t>
      </w:r>
      <w:r w:rsidR="008F143C" w:rsidRPr="008F143C">
        <w:rPr>
          <w:b/>
        </w:rPr>
        <w:t xml:space="preserve">б утверждении </w:t>
      </w:r>
      <w:r w:rsidRPr="008F143C">
        <w:rPr>
          <w:b/>
        </w:rPr>
        <w:t xml:space="preserve"> </w:t>
      </w:r>
      <w:proofErr w:type="gramStart"/>
      <w:r w:rsidR="008F143C" w:rsidRPr="008F143C">
        <w:rPr>
          <w:b/>
        </w:rPr>
        <w:t>Порядка ведения учета форм получения</w:t>
      </w:r>
      <w:proofErr w:type="gramEnd"/>
      <w:r w:rsidR="008F143C" w:rsidRPr="008F143C">
        <w:rPr>
          <w:b/>
        </w:rPr>
        <w:t xml:space="preserve"> образования, определенных родителями (законными представителями) детей на территории городского округа город Дзержинск</w:t>
      </w:r>
    </w:p>
    <w:p w14:paraId="32B3BC0C" w14:textId="77777777" w:rsidR="00ED5B98" w:rsidRPr="00ED5B98" w:rsidRDefault="00ED5B98" w:rsidP="00ED5B98">
      <w:pPr>
        <w:jc w:val="both"/>
        <w:rPr>
          <w:b/>
        </w:rPr>
      </w:pPr>
    </w:p>
    <w:p w14:paraId="32B3BC0D" w14:textId="77777777" w:rsidR="00053BDC" w:rsidRDefault="00053BDC" w:rsidP="00053BDC">
      <w:pPr>
        <w:shd w:val="clear" w:color="auto" w:fill="FFFFFF"/>
        <w:ind w:left="86" w:right="58" w:firstLine="677"/>
        <w:jc w:val="both"/>
        <w:rPr>
          <w:bCs/>
        </w:rPr>
      </w:pPr>
    </w:p>
    <w:p w14:paraId="32B3BC0E" w14:textId="77777777" w:rsidR="00053BDC" w:rsidRPr="00EA45E9" w:rsidRDefault="00053BDC" w:rsidP="00053BDC">
      <w:pPr>
        <w:shd w:val="clear" w:color="auto" w:fill="FFFFFF"/>
        <w:ind w:left="86" w:right="58" w:firstLine="677"/>
        <w:jc w:val="both"/>
        <w:rPr>
          <w:spacing w:val="-1"/>
        </w:rPr>
      </w:pPr>
      <w:r w:rsidRPr="00344EA1">
        <w:rPr>
          <w:bCs/>
        </w:rPr>
        <w:t>В</w:t>
      </w:r>
      <w:r>
        <w:rPr>
          <w:bCs/>
        </w:rPr>
        <w:t xml:space="preserve"> </w:t>
      </w:r>
      <w:r w:rsidRPr="00344EA1">
        <w:rPr>
          <w:spacing w:val="-1"/>
        </w:rPr>
        <w:t xml:space="preserve">соответствии </w:t>
      </w:r>
      <w:r w:rsidR="0072142A">
        <w:rPr>
          <w:spacing w:val="-1"/>
        </w:rPr>
        <w:t xml:space="preserve">с </w:t>
      </w:r>
      <w:r w:rsidR="0072142A">
        <w:t xml:space="preserve">Федеральным </w:t>
      </w:r>
      <w:r w:rsidR="0072142A" w:rsidRPr="0072142A">
        <w:t>закон</w:t>
      </w:r>
      <w:r w:rsidR="0072142A">
        <w:t xml:space="preserve">ом Российской Федерации от 29.12.2012 №273-ФЗ «Об образовании в Российской Федерации», </w:t>
      </w:r>
      <w:hyperlink r:id="rId9" w:history="1">
        <w:r w:rsidR="0072142A" w:rsidRPr="0072142A">
          <w:rPr>
            <w:rStyle w:val="a7"/>
            <w:color w:val="auto"/>
            <w:u w:val="none"/>
          </w:rPr>
          <w:t>Порядк</w:t>
        </w:r>
      </w:hyperlink>
      <w:r w:rsidR="0072142A" w:rsidRPr="0072142A">
        <w:t>ом организации и осуществления образовательной деятельности по</w:t>
      </w:r>
      <w:r w:rsidR="0072142A">
        <w:t xml:space="preserve"> основным общеобразовательным программам - образовательным программам начального общего, основного общего и среднего общего образования, утвержденн</w:t>
      </w:r>
      <w:r w:rsidR="00046143">
        <w:t>ым</w:t>
      </w:r>
      <w:r w:rsidR="0072142A">
        <w:t xml:space="preserve"> приказом Министерства образования и науки Российской Федерации от 30.08.2013 №1015, </w:t>
      </w:r>
      <w:r w:rsidR="0072142A" w:rsidRPr="0072142A">
        <w:t>Порядк</w:t>
      </w:r>
      <w:r w:rsidR="0072142A">
        <w:t>ом орган</w:t>
      </w:r>
      <w:bookmarkStart w:id="0" w:name="_GoBack"/>
      <w:bookmarkEnd w:id="0"/>
      <w:r w:rsidR="0072142A">
        <w:t>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образования, утвержденн</w:t>
      </w:r>
      <w:r w:rsidR="00046143">
        <w:t>ым</w:t>
      </w:r>
      <w:r w:rsidR="0072142A">
        <w:t xml:space="preserve"> приказом Министерства образования и науки Российской Федерации от 30.08.2013 №1014, </w:t>
      </w:r>
      <w:r w:rsidRPr="00344EA1">
        <w:rPr>
          <w:spacing w:val="-1"/>
        </w:rPr>
        <w:t>статьей 62 Устава го</w:t>
      </w:r>
      <w:r w:rsidR="0072142A">
        <w:rPr>
          <w:spacing w:val="-1"/>
        </w:rPr>
        <w:t>родского округа город Дзержинск</w:t>
      </w:r>
      <w:r w:rsidRPr="00344EA1">
        <w:rPr>
          <w:spacing w:val="-1"/>
        </w:rPr>
        <w:t>,</w:t>
      </w:r>
      <w:r>
        <w:rPr>
          <w:spacing w:val="-1"/>
        </w:rPr>
        <w:t xml:space="preserve"> а</w:t>
      </w:r>
      <w:r w:rsidRPr="00344EA1">
        <w:rPr>
          <w:spacing w:val="-1"/>
        </w:rPr>
        <w:t>дминистрация города Дзержинска</w:t>
      </w:r>
    </w:p>
    <w:p w14:paraId="32B3BC0F" w14:textId="77777777" w:rsidR="0066306C" w:rsidRDefault="0066306C" w:rsidP="0066306C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14:paraId="32B3BC10" w14:textId="77777777" w:rsidR="00ED5B98" w:rsidRDefault="00ED5B98" w:rsidP="005B1631">
      <w:pPr>
        <w:rPr>
          <w:b/>
          <w:iCs/>
        </w:rPr>
      </w:pPr>
      <w:r w:rsidRPr="00ED5B98">
        <w:rPr>
          <w:b/>
          <w:iCs/>
        </w:rPr>
        <w:t>ПОСТАНОВЛЯЕТ:</w:t>
      </w:r>
    </w:p>
    <w:p w14:paraId="32B3BC11" w14:textId="77777777" w:rsidR="00ED5B98" w:rsidRDefault="00ED5B98" w:rsidP="00ED5B98">
      <w:pPr>
        <w:ind w:firstLine="567"/>
        <w:rPr>
          <w:b/>
          <w:iCs/>
        </w:rPr>
      </w:pPr>
    </w:p>
    <w:p w14:paraId="32B3BC12" w14:textId="77777777" w:rsidR="0072142A" w:rsidRPr="008F143C" w:rsidRDefault="0072142A" w:rsidP="0072142A">
      <w:pPr>
        <w:numPr>
          <w:ilvl w:val="0"/>
          <w:numId w:val="1"/>
        </w:numPr>
        <w:shd w:val="clear" w:color="auto" w:fill="FFFFFF"/>
        <w:spacing w:before="403"/>
        <w:ind w:left="0" w:firstLine="709"/>
        <w:contextualSpacing/>
        <w:jc w:val="both"/>
        <w:rPr>
          <w:spacing w:val="-3"/>
        </w:rPr>
      </w:pPr>
      <w:r>
        <w:rPr>
          <w:spacing w:val="-3"/>
        </w:rPr>
        <w:t xml:space="preserve">Утвердить прилагаемый </w:t>
      </w:r>
      <w:r w:rsidRPr="00C43240">
        <w:t>Порядок ведения учета форм получения образования, определенных родителями (законными представителями) детей на территории городского округа город Дзержинск</w:t>
      </w:r>
      <w:r>
        <w:t>.</w:t>
      </w:r>
    </w:p>
    <w:p w14:paraId="32B3BC13" w14:textId="77777777" w:rsidR="008F143C" w:rsidRDefault="008F143C" w:rsidP="008F143C">
      <w:pPr>
        <w:ind w:firstLine="709"/>
        <w:jc w:val="both"/>
        <w:rPr>
          <w:rFonts w:ascii="Verdana" w:hAnsi="Verdana"/>
          <w:sz w:val="21"/>
          <w:szCs w:val="21"/>
        </w:rPr>
      </w:pPr>
      <w:r>
        <w:t>2. Отменить постановление администрации города Дзержинска от 17.03.2010 №817 «Об утверждении Положения о формах получения образования в муниципальных образовательных учреждениях городского округа город Дзержинск Нижегородской области, реализующих общеобразовательные программы начального общего, основного общего, среднего (полного) общего образования».</w:t>
      </w:r>
    </w:p>
    <w:p w14:paraId="32B3BC14" w14:textId="0C426D99" w:rsidR="00AF2FA5" w:rsidRDefault="008F143C" w:rsidP="0072142A">
      <w:pPr>
        <w:ind w:firstLine="709"/>
        <w:jc w:val="both"/>
        <w:rPr>
          <w:bCs/>
          <w:iCs/>
        </w:rPr>
      </w:pPr>
      <w:r>
        <w:lastRenderedPageBreak/>
        <w:t>3</w:t>
      </w:r>
      <w:r w:rsidR="00AF2FA5" w:rsidRPr="00DF4966">
        <w:t>.</w:t>
      </w:r>
      <w:r w:rsidR="0072142A">
        <w:t xml:space="preserve"> </w:t>
      </w:r>
      <w:r w:rsidR="00AF2FA5" w:rsidRPr="00DF4966">
        <w:t>Департаменту информационной политики и взаимодействия со</w:t>
      </w:r>
      <w:r w:rsidR="00AF2FA5">
        <w:t xml:space="preserve"> средствами массовой информации  </w:t>
      </w:r>
      <w:r w:rsidR="00AF2FA5" w:rsidRPr="00902F0E">
        <w:t xml:space="preserve">опубликовать и </w:t>
      </w:r>
      <w:proofErr w:type="gramStart"/>
      <w:r w:rsidR="00AF2FA5" w:rsidRPr="00902F0E">
        <w:t>разместить</w:t>
      </w:r>
      <w:proofErr w:type="gramEnd"/>
      <w:r w:rsidR="00AF2FA5" w:rsidRPr="00902F0E">
        <w:t xml:space="preserve"> настоящее постановление в информационно-телекоммуникационной сети «Интернет»</w:t>
      </w:r>
      <w:r w:rsidR="00AF2FA5" w:rsidRPr="00902F0E">
        <w:rPr>
          <w:bCs/>
          <w:iCs/>
        </w:rPr>
        <w:t xml:space="preserve"> на сайте администрации города. </w:t>
      </w:r>
    </w:p>
    <w:p w14:paraId="32B3BC15" w14:textId="77777777" w:rsidR="00AF2FA5" w:rsidRDefault="008F143C" w:rsidP="0072142A">
      <w:pPr>
        <w:tabs>
          <w:tab w:val="left" w:pos="567"/>
        </w:tabs>
        <w:ind w:right="42" w:firstLine="709"/>
        <w:jc w:val="both"/>
      </w:pPr>
      <w:r>
        <w:t>4</w:t>
      </w:r>
      <w:r w:rsidR="00AF2FA5" w:rsidRPr="00902F0E">
        <w:t>.</w:t>
      </w:r>
      <w:r w:rsidR="0072142A">
        <w:t xml:space="preserve"> </w:t>
      </w:r>
      <w:r w:rsidR="00AF2FA5" w:rsidRPr="00902F0E">
        <w:t xml:space="preserve">Постановление вступает в силу с момента его официального опубликования. </w:t>
      </w:r>
    </w:p>
    <w:p w14:paraId="32B3BC16" w14:textId="77777777" w:rsidR="00AF2FA5" w:rsidRDefault="008F143C" w:rsidP="0072142A">
      <w:pPr>
        <w:ind w:right="-1" w:firstLine="709"/>
        <w:jc w:val="both"/>
      </w:pPr>
      <w:r>
        <w:t>5</w:t>
      </w:r>
      <w:r w:rsidR="00AF2FA5" w:rsidRPr="00902F0E">
        <w:t>.</w:t>
      </w:r>
      <w:r w:rsidR="0072142A">
        <w:t xml:space="preserve"> </w:t>
      </w:r>
      <w:proofErr w:type="gramStart"/>
      <w:r w:rsidR="00AF2FA5" w:rsidRPr="00902F0E">
        <w:t>Контроль за</w:t>
      </w:r>
      <w:proofErr w:type="gramEnd"/>
      <w:r w:rsidR="00AF2FA5" w:rsidRPr="00902F0E">
        <w:t xml:space="preserve"> исполнением постановления возложить на заместителя главы администрации городского округа </w:t>
      </w:r>
      <w:r w:rsidR="00925662">
        <w:t>О.А.Жаворонкову</w:t>
      </w:r>
      <w:r w:rsidR="00AF2FA5" w:rsidRPr="00902F0E">
        <w:t xml:space="preserve">.  </w:t>
      </w:r>
    </w:p>
    <w:p w14:paraId="32B3BC17" w14:textId="77777777" w:rsidR="00AF2FA5" w:rsidRDefault="00AF2FA5" w:rsidP="00AF2FA5">
      <w:pPr>
        <w:ind w:right="-1"/>
        <w:jc w:val="both"/>
      </w:pPr>
    </w:p>
    <w:p w14:paraId="32B3BC18" w14:textId="77777777" w:rsidR="007807FA" w:rsidRDefault="007807FA" w:rsidP="00AF2FA5">
      <w:pPr>
        <w:ind w:right="-1"/>
        <w:jc w:val="both"/>
      </w:pPr>
    </w:p>
    <w:p w14:paraId="32B3BC19" w14:textId="77777777" w:rsidR="00433602" w:rsidRDefault="00925662" w:rsidP="00E73F3E">
      <w:pPr>
        <w:tabs>
          <w:tab w:val="left" w:pos="709"/>
        </w:tabs>
        <w:ind w:right="-185"/>
        <w:jc w:val="both"/>
      </w:pPr>
      <w:r>
        <w:rPr>
          <w:b/>
        </w:rPr>
        <w:t>Г</w:t>
      </w:r>
      <w:r w:rsidR="00CB613D">
        <w:rPr>
          <w:b/>
        </w:rPr>
        <w:t>лав</w:t>
      </w:r>
      <w:r>
        <w:rPr>
          <w:b/>
        </w:rPr>
        <w:t>а</w:t>
      </w:r>
      <w:r w:rsidR="00CB613D">
        <w:rPr>
          <w:b/>
        </w:rPr>
        <w:t xml:space="preserve"> города </w:t>
      </w:r>
      <w:r w:rsidR="00CB613D">
        <w:rPr>
          <w:b/>
        </w:rPr>
        <w:tab/>
      </w:r>
      <w:r w:rsidR="00CB613D">
        <w:rPr>
          <w:b/>
        </w:rPr>
        <w:tab/>
      </w:r>
      <w:r w:rsidR="00CB613D">
        <w:rPr>
          <w:b/>
        </w:rPr>
        <w:tab/>
        <w:t xml:space="preserve">                                                    </w:t>
      </w:r>
      <w:r>
        <w:rPr>
          <w:b/>
        </w:rPr>
        <w:t xml:space="preserve">    И.Н.Носков</w:t>
      </w:r>
    </w:p>
    <w:sectPr w:rsidR="00433602" w:rsidSect="009E4975">
      <w:headerReference w:type="first" r:id="rId10"/>
      <w:pgSz w:w="11906" w:h="16838" w:code="9"/>
      <w:pgMar w:top="567" w:right="99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94929A" w14:textId="77777777" w:rsidR="006325AB" w:rsidRDefault="006325AB">
      <w:r>
        <w:separator/>
      </w:r>
    </w:p>
  </w:endnote>
  <w:endnote w:type="continuationSeparator" w:id="0">
    <w:p w14:paraId="44B78FA5" w14:textId="77777777" w:rsidR="006325AB" w:rsidRDefault="00632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EFBF7" w14:textId="77777777" w:rsidR="006325AB" w:rsidRDefault="006325AB">
      <w:r>
        <w:separator/>
      </w:r>
    </w:p>
  </w:footnote>
  <w:footnote w:type="continuationSeparator" w:id="0">
    <w:p w14:paraId="4619351B" w14:textId="77777777" w:rsidR="006325AB" w:rsidRDefault="00632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3BC1E" w14:textId="77777777" w:rsidR="00250597" w:rsidRDefault="006325AB" w:rsidP="0080176B">
    <w:pPr>
      <w:pStyle w:val="a3"/>
      <w:tabs>
        <w:tab w:val="clear" w:pos="4677"/>
        <w:tab w:val="clear" w:pos="9355"/>
      </w:tabs>
    </w:pPr>
    <w:r>
      <w:rPr>
        <w:noProof/>
      </w:rPr>
      <w:pict w14:anchorId="32B3BC1F">
        <v:shapetype id="_x0000_t202" coordsize="21600,21600" o:spt="202" path="m,l,21600r21600,l21600,xe">
          <v:stroke joinstyle="miter"/>
          <v:path gradientshapeok="t" o:connecttype="rect"/>
        </v:shapetype>
        <v:shape id="Text Box 250" o:spid="_x0000_s2051" type="#_x0000_t202" style="position:absolute;margin-left:-.7pt;margin-top:28.55pt;width:595.15pt;height:222.8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" stroked="f">
          <v:fill opacity="23644f"/>
          <v:textbox inset="0,0,0,0">
            <w:txbxContent>
              <w:p w14:paraId="32B3BC21" w14:textId="77777777" w:rsidR="00250597" w:rsidRDefault="0072142A" w:rsidP="00C41606">
                <w:pPr>
                  <w:jc w:val="center"/>
                  <w:rPr>
                    <w:b/>
                    <w:sz w:val="36"/>
                    <w:szCs w:val="36"/>
                    <w:lang w:val="en-US"/>
                  </w:rPr>
                </w:pPr>
                <w:r>
                  <w:rPr>
                    <w:b/>
                    <w:noProof/>
                    <w:sz w:val="36"/>
                    <w:szCs w:val="36"/>
                  </w:rPr>
                  <w:drawing>
                    <wp:inline distT="0" distB="0" distL="0" distR="0" wp14:anchorId="32B3BC27" wp14:editId="32B3BC28">
                      <wp:extent cx="523875" cy="790575"/>
                      <wp:effectExtent l="19050" t="0" r="9525" b="0"/>
                      <wp:docPr id="2" name="Рисунок 5" descr="Описание: O:\Герб\ГЕРБ для БЛАНКОВ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 descr="Описание: O:\Герб\ГЕРБ для БЛАНКОВ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23875" cy="7905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32B3BC22" w14:textId="77777777" w:rsidR="00250597" w:rsidRPr="008D4E9A" w:rsidRDefault="00250597" w:rsidP="008D4E9A">
                <w:pPr>
                  <w:jc w:val="center"/>
                  <w:rPr>
                    <w:b/>
                    <w:sz w:val="36"/>
                    <w:szCs w:val="36"/>
                  </w:rPr>
                </w:pPr>
                <w:r w:rsidRPr="008D4E9A">
                  <w:rPr>
                    <w:b/>
                    <w:sz w:val="36"/>
                    <w:szCs w:val="36"/>
                  </w:rPr>
                  <w:t>Администраци</w:t>
                </w:r>
                <w:r>
                  <w:rPr>
                    <w:b/>
                    <w:sz w:val="36"/>
                    <w:szCs w:val="36"/>
                  </w:rPr>
                  <w:t>я</w:t>
                </w:r>
                <w:r w:rsidRPr="008D4E9A">
                  <w:rPr>
                    <w:b/>
                    <w:sz w:val="36"/>
                    <w:szCs w:val="36"/>
                  </w:rPr>
                  <w:t xml:space="preserve"> города Дзержинска</w:t>
                </w:r>
              </w:p>
              <w:p w14:paraId="32B3BC23" w14:textId="77777777" w:rsidR="00250597" w:rsidRPr="000625FE" w:rsidRDefault="00250597" w:rsidP="008D4E9A">
                <w:pPr>
                  <w:jc w:val="center"/>
                  <w:rPr>
                    <w:b/>
                    <w:sz w:val="36"/>
                    <w:szCs w:val="36"/>
                  </w:rPr>
                </w:pPr>
                <w:r w:rsidRPr="008D4E9A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14:paraId="32B3BC24" w14:textId="77777777" w:rsidR="00250597" w:rsidRPr="00B95AF2" w:rsidRDefault="00250597" w:rsidP="000625FE">
                <w:pPr>
                  <w:spacing w:before="240" w:line="264" w:lineRule="auto"/>
                  <w:jc w:val="center"/>
                  <w:rPr>
                    <w:b/>
                    <w:sz w:val="44"/>
                    <w:szCs w:val="44"/>
                  </w:rPr>
                </w:pPr>
                <w:r w:rsidRPr="00303299">
                  <w:rPr>
                    <w:b/>
                    <w:sz w:val="44"/>
                    <w:szCs w:val="44"/>
                  </w:rPr>
                  <w:t>ПОСТАНОВЛЕНИЕ</w:t>
                </w:r>
              </w:p>
              <w:p w14:paraId="32B3BC25" w14:textId="77777777" w:rsidR="00250597" w:rsidRDefault="00250597" w:rsidP="00C41606">
                <w:pPr>
                  <w:spacing w:line="264" w:lineRule="auto"/>
                  <w:ind w:left="1985" w:right="-796"/>
                  <w:jc w:val="center"/>
                  <w:rPr>
                    <w:sz w:val="15"/>
                    <w:szCs w:val="15"/>
                  </w:rPr>
                </w:pPr>
              </w:p>
              <w:p w14:paraId="32B3BC26" w14:textId="77777777" w:rsidR="00250597" w:rsidRPr="00D774EF" w:rsidRDefault="00250597" w:rsidP="00303299">
                <w:pPr>
                  <w:tabs>
                    <w:tab w:val="left" w:pos="-1134"/>
                    <w:tab w:val="left" w:pos="-851"/>
                  </w:tabs>
                  <w:spacing w:before="240"/>
                  <w:ind w:firstLine="1701"/>
                </w:pPr>
                <w:r w:rsidRPr="00B95AF2">
                  <w:t xml:space="preserve">от ___________________ </w:t>
                </w:r>
                <w:r>
                  <w:rPr>
                    <w:lang w:val="en-US"/>
                  </w:rPr>
                  <w:t xml:space="preserve">                                                                </w:t>
                </w:r>
                <w:r w:rsidRPr="00B95AF2">
                  <w:t>№ __________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32B3BC20">
        <v:group id="Полотно 9" o:spid="_x0000_s2049" editas="canvas" style="position:absolute;margin-left:-85.05pt;margin-top:-35.3pt;width:595.3pt;height:235.3pt;z-index:251657216" coordsize="75603,29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width:75603;height:29883;visibility:visible">
            <v:fill o:detectmouseclick="t"/>
            <v:path o:connecttype="none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F77BD"/>
    <w:multiLevelType w:val="hybridMultilevel"/>
    <w:tmpl w:val="A580BE60"/>
    <w:lvl w:ilvl="0" w:tplc="6C4C37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613D"/>
    <w:rsid w:val="00000FFE"/>
    <w:rsid w:val="00046143"/>
    <w:rsid w:val="00051A2D"/>
    <w:rsid w:val="00053BDC"/>
    <w:rsid w:val="000625FE"/>
    <w:rsid w:val="0013516C"/>
    <w:rsid w:val="00144FCF"/>
    <w:rsid w:val="00150CAB"/>
    <w:rsid w:val="00187AE7"/>
    <w:rsid w:val="001B70E8"/>
    <w:rsid w:val="001E465A"/>
    <w:rsid w:val="002352E0"/>
    <w:rsid w:val="002404DB"/>
    <w:rsid w:val="00247B52"/>
    <w:rsid w:val="00250597"/>
    <w:rsid w:val="002526AF"/>
    <w:rsid w:val="00273A67"/>
    <w:rsid w:val="002774F4"/>
    <w:rsid w:val="00282448"/>
    <w:rsid w:val="00297671"/>
    <w:rsid w:val="002A531C"/>
    <w:rsid w:val="002E537B"/>
    <w:rsid w:val="002E62E9"/>
    <w:rsid w:val="002F6C42"/>
    <w:rsid w:val="00303299"/>
    <w:rsid w:val="003057F6"/>
    <w:rsid w:val="00321DC2"/>
    <w:rsid w:val="00324A3F"/>
    <w:rsid w:val="00333631"/>
    <w:rsid w:val="00353611"/>
    <w:rsid w:val="003A323F"/>
    <w:rsid w:val="003A3B4A"/>
    <w:rsid w:val="003B75A6"/>
    <w:rsid w:val="003C2587"/>
    <w:rsid w:val="003E269E"/>
    <w:rsid w:val="003F7DD5"/>
    <w:rsid w:val="00410076"/>
    <w:rsid w:val="00417ECA"/>
    <w:rsid w:val="00433602"/>
    <w:rsid w:val="00437446"/>
    <w:rsid w:val="00457D80"/>
    <w:rsid w:val="00471ED7"/>
    <w:rsid w:val="004974D3"/>
    <w:rsid w:val="004C23A5"/>
    <w:rsid w:val="004D6AC9"/>
    <w:rsid w:val="004E583D"/>
    <w:rsid w:val="004F0882"/>
    <w:rsid w:val="00502BA6"/>
    <w:rsid w:val="00531761"/>
    <w:rsid w:val="00544312"/>
    <w:rsid w:val="00551209"/>
    <w:rsid w:val="005A5B2E"/>
    <w:rsid w:val="005B1631"/>
    <w:rsid w:val="00601D61"/>
    <w:rsid w:val="00606C2B"/>
    <w:rsid w:val="00622B1B"/>
    <w:rsid w:val="006325AB"/>
    <w:rsid w:val="00644017"/>
    <w:rsid w:val="00646839"/>
    <w:rsid w:val="0066306C"/>
    <w:rsid w:val="006771FA"/>
    <w:rsid w:val="006A47D1"/>
    <w:rsid w:val="006A7DAD"/>
    <w:rsid w:val="006B02A3"/>
    <w:rsid w:val="006B682B"/>
    <w:rsid w:val="006C4DD8"/>
    <w:rsid w:val="00714443"/>
    <w:rsid w:val="007148DA"/>
    <w:rsid w:val="0072142A"/>
    <w:rsid w:val="007349DE"/>
    <w:rsid w:val="00742AC3"/>
    <w:rsid w:val="00761E1A"/>
    <w:rsid w:val="00777E91"/>
    <w:rsid w:val="007807FA"/>
    <w:rsid w:val="007E2117"/>
    <w:rsid w:val="007F0DA9"/>
    <w:rsid w:val="0080176B"/>
    <w:rsid w:val="00803EF8"/>
    <w:rsid w:val="00825294"/>
    <w:rsid w:val="00830F2D"/>
    <w:rsid w:val="00834599"/>
    <w:rsid w:val="00850265"/>
    <w:rsid w:val="00881605"/>
    <w:rsid w:val="00882F0A"/>
    <w:rsid w:val="00891BDB"/>
    <w:rsid w:val="008954F4"/>
    <w:rsid w:val="008A1B7A"/>
    <w:rsid w:val="008B11F4"/>
    <w:rsid w:val="008D4E9A"/>
    <w:rsid w:val="008E05F2"/>
    <w:rsid w:val="008F143C"/>
    <w:rsid w:val="008F1504"/>
    <w:rsid w:val="008F55D5"/>
    <w:rsid w:val="009148DB"/>
    <w:rsid w:val="00925662"/>
    <w:rsid w:val="0093197B"/>
    <w:rsid w:val="009517FA"/>
    <w:rsid w:val="0095496E"/>
    <w:rsid w:val="00965915"/>
    <w:rsid w:val="009C6D15"/>
    <w:rsid w:val="009E4975"/>
    <w:rsid w:val="00A0642C"/>
    <w:rsid w:val="00A24896"/>
    <w:rsid w:val="00A4168C"/>
    <w:rsid w:val="00A83C7F"/>
    <w:rsid w:val="00A85FD0"/>
    <w:rsid w:val="00A92B83"/>
    <w:rsid w:val="00AD20D3"/>
    <w:rsid w:val="00AE226B"/>
    <w:rsid w:val="00AE47E2"/>
    <w:rsid w:val="00AE5C61"/>
    <w:rsid w:val="00AF2FA5"/>
    <w:rsid w:val="00B14859"/>
    <w:rsid w:val="00B502E3"/>
    <w:rsid w:val="00B56182"/>
    <w:rsid w:val="00B95AF2"/>
    <w:rsid w:val="00BB48C5"/>
    <w:rsid w:val="00BB61A4"/>
    <w:rsid w:val="00BB69A8"/>
    <w:rsid w:val="00BD14EA"/>
    <w:rsid w:val="00BE1E9A"/>
    <w:rsid w:val="00BF6922"/>
    <w:rsid w:val="00C00787"/>
    <w:rsid w:val="00C05079"/>
    <w:rsid w:val="00C41606"/>
    <w:rsid w:val="00C567D8"/>
    <w:rsid w:val="00C621F9"/>
    <w:rsid w:val="00C704FD"/>
    <w:rsid w:val="00C821C5"/>
    <w:rsid w:val="00CA4124"/>
    <w:rsid w:val="00CA7C75"/>
    <w:rsid w:val="00CA7E1E"/>
    <w:rsid w:val="00CB4338"/>
    <w:rsid w:val="00CB613D"/>
    <w:rsid w:val="00CE3CDA"/>
    <w:rsid w:val="00CF2AFA"/>
    <w:rsid w:val="00D17AE1"/>
    <w:rsid w:val="00D203CB"/>
    <w:rsid w:val="00D32F5C"/>
    <w:rsid w:val="00D50E47"/>
    <w:rsid w:val="00D64E81"/>
    <w:rsid w:val="00D7645E"/>
    <w:rsid w:val="00D774EF"/>
    <w:rsid w:val="00DB50D7"/>
    <w:rsid w:val="00DD004B"/>
    <w:rsid w:val="00DD1612"/>
    <w:rsid w:val="00DD54C8"/>
    <w:rsid w:val="00DF4966"/>
    <w:rsid w:val="00E140FF"/>
    <w:rsid w:val="00E32982"/>
    <w:rsid w:val="00E67240"/>
    <w:rsid w:val="00E73F3E"/>
    <w:rsid w:val="00EA1C38"/>
    <w:rsid w:val="00EC7E3E"/>
    <w:rsid w:val="00ED5B98"/>
    <w:rsid w:val="00ED78C9"/>
    <w:rsid w:val="00F35E04"/>
    <w:rsid w:val="00F84133"/>
    <w:rsid w:val="00F97CC8"/>
    <w:rsid w:val="00FB020F"/>
    <w:rsid w:val="00FB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32B3BB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FF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C7F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83C7F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A83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531761"/>
    <w:rPr>
      <w:color w:val="0000FF"/>
      <w:u w:val="single"/>
    </w:rPr>
  </w:style>
  <w:style w:type="paragraph" w:styleId="a8">
    <w:name w:val="Balloon Text"/>
    <w:basedOn w:val="a"/>
    <w:link w:val="a9"/>
    <w:rsid w:val="00273A67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273A67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273A67"/>
    <w:rPr>
      <w:sz w:val="28"/>
      <w:szCs w:val="28"/>
    </w:rPr>
  </w:style>
  <w:style w:type="character" w:styleId="aa">
    <w:name w:val="Emphasis"/>
    <w:qFormat/>
    <w:rsid w:val="00273A67"/>
    <w:rPr>
      <w:i/>
      <w:iCs/>
    </w:rPr>
  </w:style>
  <w:style w:type="paragraph" w:styleId="ab">
    <w:name w:val="Normal (Web)"/>
    <w:basedOn w:val="a"/>
    <w:uiPriority w:val="99"/>
    <w:unhideWhenUsed/>
    <w:rsid w:val="00AE47E2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CB613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55120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c">
    <w:name w:val="Title"/>
    <w:basedOn w:val="a"/>
    <w:next w:val="a"/>
    <w:link w:val="ad"/>
    <w:qFormat/>
    <w:rsid w:val="0013516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rsid w:val="001351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530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87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4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6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7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8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696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2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32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47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2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2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5628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9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9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3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0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585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28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256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91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765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9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5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4962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4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3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2014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1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3925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6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4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53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64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82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42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4194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7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63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4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23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5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94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4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7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36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2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9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7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8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42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9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4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3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7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81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3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68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4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000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4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206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1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3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4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4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26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83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6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98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29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8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3642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20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ZR&amp;n=328522&amp;date=03.02.202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2\&#1056;&#1072;&#1073;&#1086;&#1095;&#1080;&#1081;%20&#1089;&#1090;&#1086;&#1083;\&#1053;&#1054;&#1042;&#1067;&#1045;%20&#1041;&#1051;&#1040;&#1053;&#1050;&#1048;\2003\&#1041;&#1083;&#1072;&#1085;&#1082;%20&#1087;&#1086;&#1089;&#1090;&#1072;&#1085;&#1086;&#1074;&#1083;&#1077;&#1085;&#1080;&#1103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29AEE-8F54-4EAF-9E36-B46D45BFC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постановления администрации.dot</Template>
  <TotalTime>28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Дзержинска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kab29-2</dc:creator>
  <cp:lastModifiedBy>Ольга Сергеевна Четайкина</cp:lastModifiedBy>
  <cp:revision>7</cp:revision>
  <cp:lastPrinted>2020-02-12T08:01:00Z</cp:lastPrinted>
  <dcterms:created xsi:type="dcterms:W3CDTF">2020-02-12T05:52:00Z</dcterms:created>
  <dcterms:modified xsi:type="dcterms:W3CDTF">2020-03-04T07:48:00Z</dcterms:modified>
</cp:coreProperties>
</file>